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4A67DDA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13F4">
        <w:rPr>
          <w:rFonts w:ascii="Corbel" w:hAnsi="Corbel"/>
          <w:b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417D4B3" w14:textId="411F83CC" w:rsidR="0085747A" w:rsidRDefault="00445970" w:rsidP="00C313F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313F4">
        <w:rPr>
          <w:rFonts w:ascii="Corbel" w:hAnsi="Corbel"/>
          <w:sz w:val="20"/>
          <w:szCs w:val="20"/>
        </w:rPr>
        <w:t>202</w:t>
      </w:r>
      <w:r w:rsidR="00247BCC">
        <w:rPr>
          <w:rFonts w:ascii="Corbel" w:hAnsi="Corbel"/>
          <w:sz w:val="20"/>
          <w:szCs w:val="20"/>
        </w:rPr>
        <w:t>7</w:t>
      </w:r>
      <w:r w:rsidR="00C313F4">
        <w:rPr>
          <w:rFonts w:ascii="Corbel" w:hAnsi="Corbel"/>
          <w:sz w:val="20"/>
          <w:szCs w:val="20"/>
        </w:rPr>
        <w:t>/202</w:t>
      </w:r>
      <w:r w:rsidR="00247BCC">
        <w:rPr>
          <w:rFonts w:ascii="Corbel" w:hAnsi="Corbel"/>
          <w:sz w:val="20"/>
          <w:szCs w:val="20"/>
        </w:rPr>
        <w:t>8</w:t>
      </w:r>
    </w:p>
    <w:p w14:paraId="6E33B56B" w14:textId="77777777" w:rsidR="00C313F4" w:rsidRPr="00B169DF" w:rsidRDefault="00C313F4" w:rsidP="00C313F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A159CF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78A8D0EF" w:rsidR="0085747A" w:rsidRPr="00B169DF" w:rsidRDefault="00A159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Cyfrowe finanse </w:t>
            </w:r>
            <w:r w:rsidR="0070412C">
              <w:rPr>
                <w:rFonts w:ascii="Corbel" w:hAnsi="Corbel"/>
                <w:b w:val="0"/>
                <w:sz w:val="24"/>
                <w:szCs w:val="24"/>
              </w:rPr>
              <w:t>–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podstawy programowania </w:t>
            </w:r>
          </w:p>
        </w:tc>
      </w:tr>
      <w:tr w:rsidR="00A159CF" w:rsidRPr="00B169DF" w14:paraId="31CDDA35" w14:textId="77777777" w:rsidTr="00A159CF">
        <w:tc>
          <w:tcPr>
            <w:tcW w:w="2694" w:type="dxa"/>
            <w:vAlign w:val="center"/>
          </w:tcPr>
          <w:p w14:paraId="28EC08B2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166FDB" w14:textId="0395212B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9CF">
              <w:rPr>
                <w:rFonts w:ascii="Corbel" w:hAnsi="Corbel"/>
                <w:b w:val="0"/>
                <w:sz w:val="24"/>
                <w:szCs w:val="24"/>
              </w:rPr>
              <w:t>FiR_I_</w:t>
            </w:r>
            <w:r w:rsidR="00A627EE">
              <w:rPr>
                <w:rFonts w:ascii="Corbel" w:hAnsi="Corbel"/>
                <w:b w:val="0"/>
                <w:sz w:val="24"/>
                <w:szCs w:val="24"/>
              </w:rPr>
              <w:t>RP</w:t>
            </w:r>
            <w:r w:rsidRPr="00A159CF">
              <w:rPr>
                <w:rFonts w:ascii="Corbel" w:hAnsi="Corbel"/>
                <w:b w:val="0"/>
                <w:sz w:val="24"/>
                <w:szCs w:val="24"/>
              </w:rPr>
              <w:t>_C-1.4b</w:t>
            </w:r>
          </w:p>
        </w:tc>
      </w:tr>
      <w:tr w:rsidR="00A159CF" w:rsidRPr="00B169DF" w14:paraId="7E7C09F3" w14:textId="77777777" w:rsidTr="00A159CF">
        <w:tc>
          <w:tcPr>
            <w:tcW w:w="2694" w:type="dxa"/>
            <w:vAlign w:val="center"/>
          </w:tcPr>
          <w:p w14:paraId="4138FF32" w14:textId="77777777" w:rsidR="00A159CF" w:rsidRPr="00B169DF" w:rsidRDefault="00A159CF" w:rsidP="00A159C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A159CF" w:rsidRPr="00B169DF" w14:paraId="15605BD5" w14:textId="77777777" w:rsidTr="00A159CF">
        <w:tc>
          <w:tcPr>
            <w:tcW w:w="2694" w:type="dxa"/>
            <w:vAlign w:val="center"/>
          </w:tcPr>
          <w:p w14:paraId="7796AF2D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2CE5621A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159CF" w:rsidRPr="00B169DF" w14:paraId="13EF43B7" w14:textId="77777777" w:rsidTr="00A159CF">
        <w:tc>
          <w:tcPr>
            <w:tcW w:w="2694" w:type="dxa"/>
            <w:vAlign w:val="center"/>
          </w:tcPr>
          <w:p w14:paraId="2CAFCA07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57AEF2DE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A159CF" w:rsidRPr="00B169DF" w14:paraId="49FF6B76" w14:textId="77777777" w:rsidTr="00A159CF">
        <w:tc>
          <w:tcPr>
            <w:tcW w:w="2694" w:type="dxa"/>
            <w:vAlign w:val="center"/>
          </w:tcPr>
          <w:p w14:paraId="5D058531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7DEE1C12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A159CF" w:rsidRPr="00B169DF" w14:paraId="4A32AA0B" w14:textId="77777777" w:rsidTr="00A159CF">
        <w:tc>
          <w:tcPr>
            <w:tcW w:w="2694" w:type="dxa"/>
            <w:vAlign w:val="center"/>
          </w:tcPr>
          <w:p w14:paraId="66CA7CE9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A159CF" w:rsidRPr="00B169DF" w14:paraId="27B0A64F" w14:textId="77777777" w:rsidTr="00A159CF">
        <w:tc>
          <w:tcPr>
            <w:tcW w:w="2694" w:type="dxa"/>
            <w:vAlign w:val="center"/>
          </w:tcPr>
          <w:p w14:paraId="14B25386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6B4B6E70" w:rsidR="00A159CF" w:rsidRPr="00B169DF" w:rsidRDefault="00165286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159CF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A159CF" w:rsidRPr="00B169DF" w14:paraId="38967580" w14:textId="77777777" w:rsidTr="00A159CF">
        <w:tc>
          <w:tcPr>
            <w:tcW w:w="2694" w:type="dxa"/>
            <w:vAlign w:val="center"/>
          </w:tcPr>
          <w:p w14:paraId="3EE8EDE8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FBA285" w14:textId="36541FDB" w:rsidR="00A159CF" w:rsidRPr="00B169DF" w:rsidRDefault="0070412C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/ 6</w:t>
            </w:r>
          </w:p>
        </w:tc>
      </w:tr>
      <w:tr w:rsidR="00A159CF" w:rsidRPr="00B169DF" w14:paraId="791AED9B" w14:textId="77777777" w:rsidTr="00A159CF">
        <w:tc>
          <w:tcPr>
            <w:tcW w:w="2694" w:type="dxa"/>
            <w:vAlign w:val="center"/>
          </w:tcPr>
          <w:p w14:paraId="7F267747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1A806D29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do wyboru </w:t>
            </w:r>
          </w:p>
        </w:tc>
      </w:tr>
      <w:tr w:rsidR="00A159CF" w:rsidRPr="00B169DF" w14:paraId="2F83AA78" w14:textId="77777777" w:rsidTr="00A159CF">
        <w:tc>
          <w:tcPr>
            <w:tcW w:w="2694" w:type="dxa"/>
            <w:vAlign w:val="center"/>
          </w:tcPr>
          <w:p w14:paraId="191A414F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A159CF" w:rsidRPr="00B169DF" w14:paraId="368B14AB" w14:textId="77777777" w:rsidTr="00A159CF">
        <w:tc>
          <w:tcPr>
            <w:tcW w:w="2694" w:type="dxa"/>
            <w:vAlign w:val="center"/>
          </w:tcPr>
          <w:p w14:paraId="692F7A35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7E319EAF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Sebastian Wójcik </w:t>
            </w:r>
          </w:p>
        </w:tc>
      </w:tr>
      <w:tr w:rsidR="00A159CF" w:rsidRPr="00B169DF" w14:paraId="0248BD42" w14:textId="77777777" w:rsidTr="00A159CF">
        <w:tc>
          <w:tcPr>
            <w:tcW w:w="2694" w:type="dxa"/>
            <w:vAlign w:val="center"/>
          </w:tcPr>
          <w:p w14:paraId="10A4B9B1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230B2C4C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Sebastian Wójcik 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C313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C313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2A316F61" w:rsidR="00015B8F" w:rsidRPr="00B169DF" w:rsidRDefault="007041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01908806" w:rsidR="00015B8F" w:rsidRPr="00B169DF" w:rsidRDefault="001652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5456DC1D" w:rsidR="00015B8F" w:rsidRPr="00B169DF" w:rsidRDefault="007041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07F7B00" w:rsidR="0085747A" w:rsidRPr="00B169DF" w:rsidRDefault="00C313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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7DD973" w14:textId="46E204BF" w:rsidR="00E960BB" w:rsidRDefault="0070412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na ocenę </w:t>
      </w:r>
    </w:p>
    <w:p w14:paraId="20C5E853" w14:textId="77777777" w:rsidR="00C313F4" w:rsidRPr="00B169DF" w:rsidRDefault="00C313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39C32D4F" w:rsidR="0085747A" w:rsidRPr="00B169DF" w:rsidRDefault="00ED6AA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statystyki opisowej (poziom szkoły średniej) oraz podstawowych obiektów matematycznych tj. ciąg, wektor i operacji arytmetycznych na tych obiektach.</w:t>
            </w: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65E15" w:rsidRPr="009C54AE" w14:paraId="1A3CDB7C" w14:textId="77777777" w:rsidTr="003E0769">
        <w:tc>
          <w:tcPr>
            <w:tcW w:w="851" w:type="dxa"/>
            <w:vAlign w:val="center"/>
          </w:tcPr>
          <w:p w14:paraId="627233F9" w14:textId="77777777" w:rsidR="00E65E15" w:rsidRPr="009C54AE" w:rsidRDefault="00E65E15" w:rsidP="003E07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240C7C6" w14:textId="77777777" w:rsidR="00E65E15" w:rsidRPr="009C54AE" w:rsidRDefault="00E65E15" w:rsidP="003E07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2250">
              <w:rPr>
                <w:rFonts w:ascii="Corbel" w:hAnsi="Corbel"/>
                <w:b w:val="0"/>
                <w:sz w:val="24"/>
                <w:szCs w:val="24"/>
              </w:rPr>
              <w:t>Zapoznanie studentów z wybranymi możliwościami środowisk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E22250">
              <w:rPr>
                <w:rFonts w:ascii="Corbel" w:hAnsi="Corbel"/>
                <w:b w:val="0"/>
                <w:sz w:val="24"/>
                <w:szCs w:val="24"/>
              </w:rPr>
              <w:t xml:space="preserve"> 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zakresie przetwarzania i analizy danych</w:t>
            </w:r>
            <w:r w:rsidRPr="00E22250">
              <w:rPr>
                <w:rFonts w:ascii="Corbel" w:hAnsi="Corbel"/>
                <w:b w:val="0"/>
                <w:sz w:val="24"/>
                <w:szCs w:val="24"/>
              </w:rPr>
              <w:t xml:space="preserve">.  </w:t>
            </w:r>
          </w:p>
        </w:tc>
      </w:tr>
      <w:tr w:rsidR="00E65E15" w:rsidRPr="009C54AE" w14:paraId="02770473" w14:textId="77777777" w:rsidTr="003E0769">
        <w:tc>
          <w:tcPr>
            <w:tcW w:w="851" w:type="dxa"/>
            <w:vAlign w:val="center"/>
          </w:tcPr>
          <w:p w14:paraId="2BBCF4BF" w14:textId="77777777" w:rsidR="00E65E15" w:rsidRPr="009C54AE" w:rsidRDefault="00E65E15" w:rsidP="003E076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B060EEB" w14:textId="77777777" w:rsidR="00E65E15" w:rsidRPr="009C54AE" w:rsidRDefault="00E65E15" w:rsidP="003E07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712E6">
              <w:rPr>
                <w:rFonts w:ascii="Corbel" w:hAnsi="Corbel"/>
                <w:b w:val="0"/>
                <w:sz w:val="24"/>
                <w:szCs w:val="24"/>
              </w:rPr>
              <w:t>Nabycie umiejętności programowania prostych skryptów.</w:t>
            </w:r>
          </w:p>
        </w:tc>
      </w:tr>
      <w:tr w:rsidR="00E65E15" w:rsidRPr="009C54AE" w14:paraId="5853E893" w14:textId="77777777" w:rsidTr="003E0769">
        <w:tc>
          <w:tcPr>
            <w:tcW w:w="851" w:type="dxa"/>
            <w:vAlign w:val="center"/>
          </w:tcPr>
          <w:p w14:paraId="2AF2504C" w14:textId="77777777" w:rsidR="00E65E15" w:rsidRDefault="00E65E15" w:rsidP="003E076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CFF4702" w14:textId="77777777" w:rsidR="00E65E15" w:rsidRPr="00D712E6" w:rsidRDefault="00E65E15" w:rsidP="003E07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712E6">
              <w:rPr>
                <w:rFonts w:ascii="Corbel" w:hAnsi="Corbel"/>
                <w:b w:val="0"/>
                <w:sz w:val="24"/>
                <w:szCs w:val="24"/>
              </w:rPr>
              <w:t>Nabycie umiejętności wykorzystywania bibliotek języka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1046B51" w14:textId="77777777" w:rsidTr="00E65E15">
        <w:tc>
          <w:tcPr>
            <w:tcW w:w="168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65E15" w:rsidRPr="00B169DF" w14:paraId="082C9B6C" w14:textId="77777777" w:rsidTr="003E0769">
        <w:tc>
          <w:tcPr>
            <w:tcW w:w="1681" w:type="dxa"/>
          </w:tcPr>
          <w:p w14:paraId="7C8CB61B" w14:textId="77777777" w:rsidR="00E65E15" w:rsidRPr="00B169DF" w:rsidRDefault="00E65E15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D3332B4" w14:textId="38360E85" w:rsidR="00E65E15" w:rsidRPr="00B169DF" w:rsidRDefault="00E65E15" w:rsidP="00343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Student zna podstawowe możliwości środowiska R w zakresie gromadzenia, przetwarzania i analizy danych</w:t>
            </w:r>
            <w:r w:rsidR="0034323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02CF7D5" w14:textId="77777777" w:rsidR="00E65E15" w:rsidRPr="00B43986" w:rsidRDefault="00E65E15" w:rsidP="003432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K_W07, K_W12</w:t>
            </w:r>
          </w:p>
        </w:tc>
      </w:tr>
      <w:tr w:rsidR="00E65E15" w:rsidRPr="00B169DF" w14:paraId="03E987C6" w14:textId="77777777" w:rsidTr="003E0769">
        <w:tc>
          <w:tcPr>
            <w:tcW w:w="1681" w:type="dxa"/>
          </w:tcPr>
          <w:p w14:paraId="32532739" w14:textId="77777777" w:rsidR="00E65E15" w:rsidRPr="00B169DF" w:rsidRDefault="00E65E15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1476E5" w14:textId="0A8555B7" w:rsidR="00E65E15" w:rsidRPr="00B169DF" w:rsidRDefault="00E65E15" w:rsidP="00343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Student potrafi  zastosować język R oraz środowisko  r studio do tworzenia różnorodnych analiz w zakresie podstawowych statystyk oraz prezentacji graficznej wyników</w:t>
            </w:r>
            <w:r w:rsidR="0034323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B220A15" w14:textId="77777777" w:rsidR="00E65E15" w:rsidRPr="00B43986" w:rsidRDefault="00E65E15" w:rsidP="003432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K_U07, K_U08</w:t>
            </w:r>
          </w:p>
        </w:tc>
      </w:tr>
      <w:tr w:rsidR="00E65E15" w:rsidRPr="00B169DF" w14:paraId="1B87DA2E" w14:textId="77777777" w:rsidTr="003E0769">
        <w:tc>
          <w:tcPr>
            <w:tcW w:w="1681" w:type="dxa"/>
          </w:tcPr>
          <w:p w14:paraId="310A56A0" w14:textId="77777777" w:rsidR="00E65E15" w:rsidRPr="00B169DF" w:rsidRDefault="00E65E15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4AA0B98" w14:textId="77777777" w:rsidR="00E65E15" w:rsidRPr="00B169DF" w:rsidRDefault="00E65E15" w:rsidP="00343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Student jest gotów do podejmowania przedsiębiorczych działań przy rozwiązywaniu problemów wykorzystując wiedzę wyciągnięto poprzez analizę danych wykorzystując dedykowane narzędzia.</w:t>
            </w:r>
          </w:p>
        </w:tc>
        <w:tc>
          <w:tcPr>
            <w:tcW w:w="1865" w:type="dxa"/>
          </w:tcPr>
          <w:p w14:paraId="3A8BAD65" w14:textId="77777777" w:rsidR="00E65E15" w:rsidRPr="00B43986" w:rsidRDefault="00E65E15" w:rsidP="003432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K_K01, K_K04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3200BD1F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4E840C72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E65E15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65E15" w:rsidRPr="00B169DF" w14:paraId="2196309C" w14:textId="77777777" w:rsidTr="00E65E15">
        <w:tc>
          <w:tcPr>
            <w:tcW w:w="9520" w:type="dxa"/>
          </w:tcPr>
          <w:p w14:paraId="15457438" w14:textId="77777777" w:rsidR="00E65E15" w:rsidRDefault="00E65E15" w:rsidP="00E65E15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Interfejs programu R i R Studio</w:t>
            </w:r>
          </w:p>
          <w:p w14:paraId="24884710" w14:textId="77777777" w:rsidR="00E65E15" w:rsidRDefault="00E65E15" w:rsidP="00E65E15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Instalacja i ładowanie pakietów</w:t>
            </w:r>
          </w:p>
          <w:p w14:paraId="1B1AE591" w14:textId="77777777" w:rsidR="00E65E15" w:rsidRDefault="00E65E15" w:rsidP="00E65E15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Wczytywanie danych</w:t>
            </w:r>
            <w:r w:rsidRPr="003C314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komendami oraz z użyciem kreatora</w:t>
            </w:r>
          </w:p>
          <w:p w14:paraId="71E59A5A" w14:textId="77777777" w:rsidR="00E65E15" w:rsidRDefault="00E65E15" w:rsidP="00E65E15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Wektory, ramki danych, listy</w:t>
            </w:r>
          </w:p>
          <w:p w14:paraId="105F751F" w14:textId="77777777" w:rsidR="00E65E15" w:rsidRDefault="00E65E15" w:rsidP="00E65E15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Wyrażenia arytmetyczne i logiczne</w:t>
            </w:r>
          </w:p>
          <w:p w14:paraId="35BFFE93" w14:textId="1AD7A966" w:rsidR="00E65E15" w:rsidRPr="00B169DF" w:rsidRDefault="00E65E15" w:rsidP="00E65E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Praca z pakietem </w:t>
            </w:r>
            <w:r w:rsidRPr="000D264C">
              <w:rPr>
                <w:rFonts w:ascii="Corbel" w:hAnsi="Corbel"/>
                <w:i/>
                <w:sz w:val="24"/>
                <w:szCs w:val="24"/>
              </w:rPr>
              <w:t>dplyr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36A0D8" w14:textId="77777777" w:rsidR="00944C0A" w:rsidRPr="003C0BCF" w:rsidRDefault="00944C0A" w:rsidP="00944C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D0DDA">
        <w:rPr>
          <w:rFonts w:ascii="Corbel" w:hAnsi="Corbel"/>
          <w:b w:val="0"/>
          <w:smallCaps w:val="0"/>
          <w:szCs w:val="24"/>
        </w:rPr>
        <w:t>praca przy komputerze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3A6A68">
        <w:rPr>
          <w:rFonts w:ascii="Corbel" w:hAnsi="Corbel"/>
          <w:b w:val="0"/>
          <w:smallCaps w:val="0"/>
          <w:szCs w:val="24"/>
        </w:rPr>
        <w:t>rozwiązywanie zadań, dyskusja</w:t>
      </w:r>
    </w:p>
    <w:p w14:paraId="607620E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D93F7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FA5EF81" w14:textId="77777777" w:rsidR="00343236" w:rsidRDefault="0034323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D50C34" w14:textId="77777777" w:rsidR="00343236" w:rsidRPr="00B169DF" w:rsidRDefault="0034323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64BA9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C611FF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611FF" w:rsidRPr="00B169DF" w14:paraId="202725C4" w14:textId="77777777" w:rsidTr="003E0769">
        <w:tc>
          <w:tcPr>
            <w:tcW w:w="1962" w:type="dxa"/>
          </w:tcPr>
          <w:p w14:paraId="1439BFAB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067AC895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2F6DBE38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  <w:tr w:rsidR="00C611FF" w:rsidRPr="00B169DF" w14:paraId="2F1C5268" w14:textId="77777777" w:rsidTr="003E0769">
        <w:tc>
          <w:tcPr>
            <w:tcW w:w="1962" w:type="dxa"/>
          </w:tcPr>
          <w:p w14:paraId="18E08541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7864D92A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4FEC1632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  <w:tr w:rsidR="00C611FF" w:rsidRPr="00B169DF" w14:paraId="178B6AAD" w14:textId="77777777" w:rsidTr="003E0769">
        <w:tc>
          <w:tcPr>
            <w:tcW w:w="1962" w:type="dxa"/>
          </w:tcPr>
          <w:p w14:paraId="6C923C3E" w14:textId="77777777" w:rsidR="00C611FF" w:rsidRPr="009C54AE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11DF5E8" w14:textId="77777777" w:rsidR="00C611FF" w:rsidRPr="001C1C31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56FA7F6" w14:textId="77777777" w:rsidR="00C611FF" w:rsidRPr="001C1C31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69BDE858" w14:textId="77777777" w:rsidR="00600A3C" w:rsidRPr="00373694" w:rsidRDefault="00600A3C" w:rsidP="00343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Zaliczenie przedmiotu następuje na podstawie kolokwium mającego formę pracy przy komputerze. Zaliczenie następuje na podstawie zaliczenia kolokwium na poziomie co najmniej dostatecznym. Ocena końcowa jest ustalana według skali:</w:t>
            </w:r>
          </w:p>
          <w:p w14:paraId="35877626" w14:textId="77777777" w:rsidR="00600A3C" w:rsidRPr="00373694" w:rsidRDefault="00600A3C" w:rsidP="00600A3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poniżej 50% pkt. – niedostateczny,</w:t>
            </w:r>
          </w:p>
          <w:p w14:paraId="28CC6526" w14:textId="77777777" w:rsidR="00600A3C" w:rsidRPr="00373694" w:rsidRDefault="00600A3C" w:rsidP="00600A3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[50 – 60%) pkt. – dostateczny,</w:t>
            </w:r>
          </w:p>
          <w:p w14:paraId="4451385F" w14:textId="77777777" w:rsidR="00600A3C" w:rsidRPr="00373694" w:rsidRDefault="00600A3C" w:rsidP="00600A3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[60 – 70%) pkt. – plus dostateczny,</w:t>
            </w:r>
          </w:p>
          <w:p w14:paraId="7AEC7EFB" w14:textId="77777777" w:rsidR="00600A3C" w:rsidRPr="00373694" w:rsidRDefault="00600A3C" w:rsidP="00600A3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[70 – 80%) pkt. – dobry,</w:t>
            </w:r>
          </w:p>
          <w:p w14:paraId="5DD067A8" w14:textId="77777777" w:rsidR="00600A3C" w:rsidRPr="00373694" w:rsidRDefault="00600A3C" w:rsidP="00600A3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[80 – 90%) pkt. – plus dobry,</w:t>
            </w:r>
          </w:p>
          <w:p w14:paraId="49460256" w14:textId="622EC0FE" w:rsidR="0085747A" w:rsidRPr="00343236" w:rsidRDefault="00600A3C" w:rsidP="009C54A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[90 – 100%] pkt. – bardzo dobry.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7B347972" w:rsidR="0085747A" w:rsidRPr="00B169DF" w:rsidRDefault="00165286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69A8239E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9B234AF" w14:textId="4BB29D9E" w:rsidR="00C61DC5" w:rsidRPr="00B169DF" w:rsidRDefault="00343236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F5607CB" w14:textId="6D901641" w:rsidR="00C61DC5" w:rsidRPr="00B169DF" w:rsidRDefault="00C61DC5" w:rsidP="003432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4323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343236">
              <w:rPr>
                <w:rFonts w:ascii="Corbel" w:hAnsi="Corbel"/>
                <w:sz w:val="24"/>
                <w:szCs w:val="24"/>
              </w:rPr>
              <w:t>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275A31A" w14:textId="56E99F08" w:rsidR="00C61DC5" w:rsidRPr="00B169DF" w:rsidRDefault="00343236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5132D6DC" w:rsidR="0085747A" w:rsidRPr="00B169DF" w:rsidRDefault="0070412C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0640538D" w:rsidR="0085747A" w:rsidRPr="00B169DF" w:rsidRDefault="0070412C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B169DF" w14:paraId="5D2CE8A5" w14:textId="77777777" w:rsidTr="00026F77">
        <w:trPr>
          <w:trHeight w:val="397"/>
        </w:trPr>
        <w:tc>
          <w:tcPr>
            <w:tcW w:w="2359" w:type="pct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9D5E131" w14:textId="08F6E69F" w:rsidR="0085747A" w:rsidRPr="00B169DF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026F77">
        <w:trPr>
          <w:trHeight w:val="397"/>
        </w:trPr>
        <w:tc>
          <w:tcPr>
            <w:tcW w:w="2359" w:type="pct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4A5E862" w14:textId="02FA1218" w:rsidR="0085747A" w:rsidRPr="00B169DF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EE5E91" w:rsidRPr="00B169DF" w14:paraId="5B9A2EC8" w14:textId="77777777" w:rsidTr="003E0769">
        <w:trPr>
          <w:trHeight w:val="397"/>
        </w:trPr>
        <w:tc>
          <w:tcPr>
            <w:tcW w:w="5000" w:type="pct"/>
          </w:tcPr>
          <w:p w14:paraId="6F611E4B" w14:textId="77777777" w:rsidR="00EE5E91" w:rsidRDefault="00EE5E91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BD425C5" w14:textId="77777777" w:rsidR="00EE5E91" w:rsidRDefault="00EE5E91" w:rsidP="00EE5E91">
            <w:pPr>
              <w:pStyle w:val="Punktygwne"/>
              <w:numPr>
                <w:ilvl w:val="0"/>
                <w:numId w:val="2"/>
              </w:numPr>
              <w:spacing w:before="0" w:after="0"/>
              <w:ind w:left="4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3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Marek Gągolewski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(2016) </w:t>
            </w:r>
            <w:r w:rsidRPr="00573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Programowanie w języku R : analiza danych, obliczenia, symulacje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573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: Wydawnictwo Naukowe PWN SA</w:t>
            </w:r>
          </w:p>
          <w:p w14:paraId="14B9E098" w14:textId="77777777" w:rsidR="00EE5E91" w:rsidRPr="004F6B55" w:rsidRDefault="00EE5E91" w:rsidP="00EE5E91">
            <w:pPr>
              <w:pStyle w:val="Punktygwne"/>
              <w:numPr>
                <w:ilvl w:val="0"/>
                <w:numId w:val="2"/>
              </w:numPr>
              <w:spacing w:before="0" w:after="0"/>
              <w:ind w:left="4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3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Michael Freeman, Joel Ross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(2020) </w:t>
            </w:r>
            <w:r w:rsidRPr="00673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Data Science : programowanie, analiza i wizualizacja danych z wykorzystaniem języka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673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Gliwice : Helion </w:t>
            </w:r>
          </w:p>
          <w:p w14:paraId="39E9DB98" w14:textId="77777777" w:rsidR="00EE5E91" w:rsidRPr="00B169DF" w:rsidRDefault="00EE5E91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E5E91" w:rsidRPr="00B169DF" w14:paraId="10CFE55B" w14:textId="77777777" w:rsidTr="003E0769">
        <w:trPr>
          <w:trHeight w:val="397"/>
        </w:trPr>
        <w:tc>
          <w:tcPr>
            <w:tcW w:w="5000" w:type="pct"/>
          </w:tcPr>
          <w:p w14:paraId="4501A352" w14:textId="77777777" w:rsidR="00EE5E91" w:rsidRDefault="00EE5E91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AE35382" w14:textId="77777777" w:rsidR="00EE5E91" w:rsidRDefault="00EE5E91" w:rsidP="00EE5E9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3C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Jared Lander (201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8</w:t>
            </w:r>
            <w:r w:rsidRPr="001B3C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 Język R dla każdego: zaawansowane analizy i grafika statystyczna zaawansowane analizy i grafika statystyczna</w:t>
            </w:r>
          </w:p>
          <w:p w14:paraId="2E079073" w14:textId="77777777" w:rsidR="00EE5E91" w:rsidRPr="004F6B55" w:rsidRDefault="00EE5E91" w:rsidP="00EE5E9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F6B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Kevin Clarkson (2024) Język R w jeden dzień. R od podstaw, po zaawansowane techniki</w:t>
            </w:r>
          </w:p>
          <w:p w14:paraId="733D46BE" w14:textId="77777777" w:rsidR="00EE5E91" w:rsidRPr="00B169DF" w:rsidRDefault="00EE5E91" w:rsidP="003E076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B3E8D" w14:textId="77777777" w:rsidR="009D280D" w:rsidRDefault="009D280D" w:rsidP="00C16ABF">
      <w:pPr>
        <w:spacing w:after="0" w:line="240" w:lineRule="auto"/>
      </w:pPr>
      <w:r>
        <w:separator/>
      </w:r>
    </w:p>
  </w:endnote>
  <w:endnote w:type="continuationSeparator" w:id="0">
    <w:p w14:paraId="5F892C58" w14:textId="77777777" w:rsidR="009D280D" w:rsidRDefault="009D280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5DCAC" w14:textId="77777777" w:rsidR="009D280D" w:rsidRDefault="009D280D" w:rsidP="00C16ABF">
      <w:pPr>
        <w:spacing w:after="0" w:line="240" w:lineRule="auto"/>
      </w:pPr>
      <w:r>
        <w:separator/>
      </w:r>
    </w:p>
  </w:footnote>
  <w:footnote w:type="continuationSeparator" w:id="0">
    <w:p w14:paraId="4D3B93F0" w14:textId="77777777" w:rsidR="009D280D" w:rsidRDefault="009D280D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9DB"/>
    <w:multiLevelType w:val="hybridMultilevel"/>
    <w:tmpl w:val="DD5A7030"/>
    <w:lvl w:ilvl="0" w:tplc="561C0C1A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3038EC"/>
    <w:multiLevelType w:val="hybridMultilevel"/>
    <w:tmpl w:val="C700068C"/>
    <w:lvl w:ilvl="0" w:tplc="D4D4615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E6761"/>
    <w:multiLevelType w:val="hybridMultilevel"/>
    <w:tmpl w:val="66ECE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511087">
    <w:abstractNumId w:val="1"/>
  </w:num>
  <w:num w:numId="2" w16cid:durableId="717974040">
    <w:abstractNumId w:val="2"/>
  </w:num>
  <w:num w:numId="3" w16cid:durableId="653683234">
    <w:abstractNumId w:val="0"/>
  </w:num>
  <w:num w:numId="4" w16cid:durableId="120104300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F77"/>
    <w:rsid w:val="00042A51"/>
    <w:rsid w:val="00042D2E"/>
    <w:rsid w:val="00044C82"/>
    <w:rsid w:val="00070ED6"/>
    <w:rsid w:val="000742DC"/>
    <w:rsid w:val="000843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286"/>
    <w:rsid w:val="00166A03"/>
    <w:rsid w:val="001718A7"/>
    <w:rsid w:val="001737CF"/>
    <w:rsid w:val="00176083"/>
    <w:rsid w:val="00177F09"/>
    <w:rsid w:val="0018319A"/>
    <w:rsid w:val="0018530D"/>
    <w:rsid w:val="00192F37"/>
    <w:rsid w:val="001A70D2"/>
    <w:rsid w:val="001D657B"/>
    <w:rsid w:val="001D7B54"/>
    <w:rsid w:val="001E0209"/>
    <w:rsid w:val="001F2CA2"/>
    <w:rsid w:val="00202049"/>
    <w:rsid w:val="002144C0"/>
    <w:rsid w:val="002240C5"/>
    <w:rsid w:val="0022477D"/>
    <w:rsid w:val="002278A9"/>
    <w:rsid w:val="002336F9"/>
    <w:rsid w:val="0024028F"/>
    <w:rsid w:val="00244ABC"/>
    <w:rsid w:val="00247BC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4B3D"/>
    <w:rsid w:val="00343236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3C0"/>
    <w:rsid w:val="004706D1"/>
    <w:rsid w:val="00471326"/>
    <w:rsid w:val="0047598D"/>
    <w:rsid w:val="004840FD"/>
    <w:rsid w:val="004850E5"/>
    <w:rsid w:val="00490F7D"/>
    <w:rsid w:val="00491678"/>
    <w:rsid w:val="004968E2"/>
    <w:rsid w:val="004A3EEA"/>
    <w:rsid w:val="004A4D1F"/>
    <w:rsid w:val="004B3F0E"/>
    <w:rsid w:val="004D31C0"/>
    <w:rsid w:val="004D3DCE"/>
    <w:rsid w:val="004D5282"/>
    <w:rsid w:val="004E3D66"/>
    <w:rsid w:val="004F1551"/>
    <w:rsid w:val="004F55A3"/>
    <w:rsid w:val="0050496F"/>
    <w:rsid w:val="00511744"/>
    <w:rsid w:val="00513453"/>
    <w:rsid w:val="00513B6F"/>
    <w:rsid w:val="00517C63"/>
    <w:rsid w:val="005363C4"/>
    <w:rsid w:val="00536BDE"/>
    <w:rsid w:val="00543ACC"/>
    <w:rsid w:val="0056696D"/>
    <w:rsid w:val="005913BE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0A3C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412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B2D10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23D7D"/>
    <w:rsid w:val="00944C0A"/>
    <w:rsid w:val="009508DF"/>
    <w:rsid w:val="00950DAC"/>
    <w:rsid w:val="00954A07"/>
    <w:rsid w:val="00992A15"/>
    <w:rsid w:val="00997F14"/>
    <w:rsid w:val="009A78D9"/>
    <w:rsid w:val="009C3E31"/>
    <w:rsid w:val="009C428F"/>
    <w:rsid w:val="009C54AE"/>
    <w:rsid w:val="009C788E"/>
    <w:rsid w:val="009D280D"/>
    <w:rsid w:val="009D3F3B"/>
    <w:rsid w:val="009E0543"/>
    <w:rsid w:val="009E3B41"/>
    <w:rsid w:val="009F3C5C"/>
    <w:rsid w:val="009F4610"/>
    <w:rsid w:val="00A00ECC"/>
    <w:rsid w:val="00A155EE"/>
    <w:rsid w:val="00A159CF"/>
    <w:rsid w:val="00A2245B"/>
    <w:rsid w:val="00A27437"/>
    <w:rsid w:val="00A30110"/>
    <w:rsid w:val="00A36899"/>
    <w:rsid w:val="00A371F6"/>
    <w:rsid w:val="00A43BF6"/>
    <w:rsid w:val="00A53FA5"/>
    <w:rsid w:val="00A54817"/>
    <w:rsid w:val="00A56DD9"/>
    <w:rsid w:val="00A601C8"/>
    <w:rsid w:val="00A60799"/>
    <w:rsid w:val="00A627E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743"/>
    <w:rsid w:val="00BF2C41"/>
    <w:rsid w:val="00BF78BE"/>
    <w:rsid w:val="00C058B4"/>
    <w:rsid w:val="00C05F44"/>
    <w:rsid w:val="00C11F9C"/>
    <w:rsid w:val="00C131B5"/>
    <w:rsid w:val="00C16ABF"/>
    <w:rsid w:val="00C170AE"/>
    <w:rsid w:val="00C26CB7"/>
    <w:rsid w:val="00C313F4"/>
    <w:rsid w:val="00C324C1"/>
    <w:rsid w:val="00C36992"/>
    <w:rsid w:val="00C56036"/>
    <w:rsid w:val="00C611FF"/>
    <w:rsid w:val="00C61DC5"/>
    <w:rsid w:val="00C67E92"/>
    <w:rsid w:val="00C70A26"/>
    <w:rsid w:val="00C766DF"/>
    <w:rsid w:val="00C776DE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5EDC"/>
    <w:rsid w:val="00D17C3C"/>
    <w:rsid w:val="00D26B2C"/>
    <w:rsid w:val="00D3397B"/>
    <w:rsid w:val="00D352C9"/>
    <w:rsid w:val="00D425B2"/>
    <w:rsid w:val="00D428D6"/>
    <w:rsid w:val="00D552B2"/>
    <w:rsid w:val="00D608D1"/>
    <w:rsid w:val="00D67845"/>
    <w:rsid w:val="00D74119"/>
    <w:rsid w:val="00D8075B"/>
    <w:rsid w:val="00D8678B"/>
    <w:rsid w:val="00DA2114"/>
    <w:rsid w:val="00DD038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E15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6AA8"/>
    <w:rsid w:val="00EE32DE"/>
    <w:rsid w:val="00EE5457"/>
    <w:rsid w:val="00EE5E91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B326B-EF41-4616-AA0F-D9F975F9D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707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2019-02-06T12:12:00Z</cp:lastPrinted>
  <dcterms:created xsi:type="dcterms:W3CDTF">2025-12-08T20:16:00Z</dcterms:created>
  <dcterms:modified xsi:type="dcterms:W3CDTF">2025-12-08T20:17:00Z</dcterms:modified>
</cp:coreProperties>
</file>